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E0D68" w14:textId="77777777" w:rsidR="00E224C9" w:rsidRPr="00C507D1" w:rsidRDefault="00E224C9" w:rsidP="00E2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C507D1">
        <w:rPr>
          <w:b/>
          <w:sz w:val="26"/>
          <w:szCs w:val="26"/>
        </w:rPr>
        <w:t>POOBLASTILO ZA PODPIS PONUDBE,</w:t>
      </w:r>
      <w:r w:rsidRPr="00C507D1">
        <w:rPr>
          <w:b/>
          <w:sz w:val="26"/>
          <w:szCs w:val="26"/>
        </w:rPr>
        <w:br/>
        <w:t xml:space="preserve">ki jo predlaga skupina </w:t>
      </w:r>
      <w:proofErr w:type="spellStart"/>
      <w:r>
        <w:rPr>
          <w:b/>
          <w:sz w:val="26"/>
          <w:szCs w:val="26"/>
        </w:rPr>
        <w:t>so</w:t>
      </w:r>
      <w:r w:rsidRPr="00C507D1">
        <w:rPr>
          <w:b/>
          <w:sz w:val="26"/>
          <w:szCs w:val="26"/>
        </w:rPr>
        <w:t>ponudnikov</w:t>
      </w:r>
      <w:proofErr w:type="spellEnd"/>
      <w:r w:rsidRPr="00C507D1">
        <w:rPr>
          <w:rStyle w:val="Sprotnaopomba-sklic"/>
          <w:b/>
          <w:sz w:val="26"/>
          <w:szCs w:val="26"/>
        </w:rPr>
        <w:footnoteReference w:id="1"/>
      </w:r>
    </w:p>
    <w:p w14:paraId="5EF507F3" w14:textId="77777777" w:rsidR="00E224C9" w:rsidRPr="00C507D1" w:rsidRDefault="00E224C9" w:rsidP="00E224C9">
      <w:pPr>
        <w:jc w:val="right"/>
        <w:rPr>
          <w:b/>
          <w:strike/>
        </w:rPr>
      </w:pPr>
    </w:p>
    <w:p w14:paraId="0F5963C5" w14:textId="4C21DCEB" w:rsidR="00D86CF0" w:rsidRDefault="00D86CF0" w:rsidP="00D86CF0">
      <w:pPr>
        <w:rPr>
          <w:rFonts w:cs="Calibri"/>
          <w:i/>
          <w:sz w:val="20"/>
          <w:szCs w:val="20"/>
        </w:rPr>
      </w:pPr>
      <w:r>
        <w:rPr>
          <w:b/>
        </w:rPr>
        <w:t xml:space="preserve">      </w:t>
      </w:r>
      <w:r>
        <w:rPr>
          <w:b/>
        </w:rPr>
        <w:t xml:space="preserve">SKLOP št.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cs="Calibri"/>
          <w:i/>
          <w:sz w:val="20"/>
          <w:szCs w:val="20"/>
        </w:rPr>
        <w:t>/vpiši številko sklopa/</w:t>
      </w:r>
    </w:p>
    <w:p w14:paraId="793EE5D1" w14:textId="70E07AAA" w:rsidR="00E224C9" w:rsidRPr="00C507D1" w:rsidRDefault="00E224C9" w:rsidP="00140A86">
      <w:pPr>
        <w:ind w:left="357"/>
      </w:pPr>
      <w:r w:rsidRPr="00C507D1">
        <w:t xml:space="preserve">Podpisani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/ime in priimek pooblastitelja/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funkci</w:t>
      </w:r>
      <w:r>
        <w:rPr>
          <w:i/>
          <w:sz w:val="18"/>
          <w:szCs w:val="18"/>
        </w:rPr>
        <w:t>jo</w:t>
      </w:r>
      <w:r w:rsidRPr="00C507D1">
        <w:rPr>
          <w:i/>
          <w:sz w:val="18"/>
          <w:szCs w:val="18"/>
        </w:rPr>
        <w:t>/</w:t>
      </w:r>
      <w:r w:rsidRPr="00C507D1">
        <w:t xml:space="preserve"> iz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 xml:space="preserve">naziv in naslov podjetja/ </w:t>
      </w:r>
      <w:r w:rsidRPr="00C507D1">
        <w:t xml:space="preserve">potrjujem, da sem zakoniti zastopnik </w:t>
      </w:r>
      <w:proofErr w:type="spellStart"/>
      <w:r w:rsidRPr="00C507D1">
        <w:t>soponudnika</w:t>
      </w:r>
      <w:proofErr w:type="spellEnd"/>
      <w:r w:rsidRPr="00C507D1">
        <w:rPr>
          <w:i/>
          <w:sz w:val="18"/>
          <w:szCs w:val="18"/>
        </w:rPr>
        <w:t xml:space="preserve">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rPr>
          <w:i/>
          <w:sz w:val="18"/>
          <w:szCs w:val="18"/>
        </w:rPr>
        <w:t xml:space="preserve"> /navesti </w:t>
      </w:r>
      <w:proofErr w:type="spellStart"/>
      <w:r w:rsidRPr="00C507D1">
        <w:rPr>
          <w:i/>
          <w:sz w:val="18"/>
          <w:szCs w:val="18"/>
        </w:rPr>
        <w:t>soponudnika</w:t>
      </w:r>
      <w:proofErr w:type="spellEnd"/>
      <w:r w:rsidRPr="00C507D1">
        <w:rPr>
          <w:i/>
          <w:sz w:val="18"/>
          <w:szCs w:val="18"/>
        </w:rPr>
        <w:t>/</w:t>
      </w:r>
      <w:r w:rsidRPr="00C507D1">
        <w:t xml:space="preserve">, ki dajem skupno ponudbo in s tem dokumentom pooblaščam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gospoda/gosp</w:t>
      </w:r>
      <w:r w:rsidRPr="00E64C41">
        <w:rPr>
          <w:sz w:val="18"/>
          <w:szCs w:val="18"/>
        </w:rPr>
        <w:t>o</w:t>
      </w:r>
      <w:r w:rsidRPr="00E64C41">
        <w:t>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naziv/</w:t>
      </w:r>
      <w:r w:rsidRPr="00C507D1">
        <w:t xml:space="preserve">, ki se podpisuje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lastnoročni podpis/</w:t>
      </w:r>
      <w:r w:rsidRPr="00C507D1">
        <w:t xml:space="preserve"> in parafira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lastnoročno parafo/</w:t>
      </w:r>
      <w:r w:rsidRPr="00C507D1">
        <w:t xml:space="preserve">, da v </w:t>
      </w:r>
      <w:r>
        <w:t>našem</w:t>
      </w:r>
      <w:r w:rsidRPr="00C507D1">
        <w:t xml:space="preserve"> imenu podpiše ponudbo za</w:t>
      </w:r>
      <w:r w:rsidR="00CF5530">
        <w:t xml:space="preserve">  javno naročilo z oznako JN </w:t>
      </w:r>
      <w:r w:rsidR="001E0225">
        <w:t>1</w:t>
      </w:r>
      <w:r w:rsidR="008B5763">
        <w:t>2</w:t>
      </w:r>
      <w:r>
        <w:t>/202</w:t>
      </w:r>
      <w:r w:rsidR="001E0225">
        <w:t>4</w:t>
      </w:r>
      <w:r>
        <w:t>, katerega predmet je</w:t>
      </w:r>
      <w:r w:rsidRPr="00C507D1">
        <w:t xml:space="preserve"> </w:t>
      </w:r>
      <w:bookmarkStart w:id="1" w:name="_Hlk163205536"/>
      <w:bookmarkStart w:id="2" w:name="_Hlk163204707"/>
      <w:r w:rsidR="009336E4">
        <w:t>»</w:t>
      </w:r>
      <w:bookmarkStart w:id="3" w:name="_Hlk163203020"/>
      <w:r w:rsidR="009336E4">
        <w:t>Vrednotenje učinkovitosti in uspešnosti javnih razpisov za sofinanciranje gradnje odprtih širokopasovnih omrežij naslednje generacije (JR GOŠO 4 in JR GOŠO 5)« in »Vrednotenje mreže mobilnih enot za izvajanje preventivnih programov in programov zmanjšanja škode na področju prepovedanih drog</w:t>
      </w:r>
      <w:bookmarkEnd w:id="3"/>
      <w:r w:rsidR="009336E4">
        <w:t>«</w:t>
      </w:r>
      <w:bookmarkEnd w:id="1"/>
      <w:bookmarkEnd w:id="2"/>
      <w:r w:rsidRPr="00C507D1">
        <w:t xml:space="preserve">, ki je bil objavljen na Portalu javnih naročil. </w:t>
      </w:r>
    </w:p>
    <w:p w14:paraId="7D037C62" w14:textId="77777777" w:rsidR="00E224C9" w:rsidRPr="00C507D1" w:rsidRDefault="00E224C9" w:rsidP="00E224C9">
      <w:pPr>
        <w:jc w:val="left"/>
      </w:pPr>
      <w:r w:rsidRPr="00C507D1">
        <w:t xml:space="preserve">Za tem obrazcem prilagamo za vsakega od </w:t>
      </w:r>
      <w:proofErr w:type="spellStart"/>
      <w:r w:rsidRPr="00C507D1">
        <w:t>soponudnikov</w:t>
      </w:r>
      <w:proofErr w:type="spellEnd"/>
      <w:r w:rsidRPr="00C507D1">
        <w:t xml:space="preserve"> v skupini:</w:t>
      </w:r>
    </w:p>
    <w:p w14:paraId="09C7A661" w14:textId="6CF1F8C9" w:rsidR="00E224C9" w:rsidRPr="006B1632" w:rsidRDefault="00E224C9" w:rsidP="00E224C9">
      <w:pPr>
        <w:numPr>
          <w:ilvl w:val="0"/>
          <w:numId w:val="33"/>
        </w:numPr>
        <w:jc w:val="left"/>
      </w:pPr>
      <w:r w:rsidRPr="006B1632">
        <w:t xml:space="preserve">obrazec </w:t>
      </w:r>
      <w:r w:rsidRPr="00191124">
        <w:rPr>
          <w:b/>
          <w:i/>
        </w:rPr>
        <w:t>»</w:t>
      </w:r>
      <w:r w:rsidR="001E0225">
        <w:rPr>
          <w:b/>
          <w:i/>
        </w:rPr>
        <w:t>ESPD</w:t>
      </w:r>
      <w:r w:rsidRPr="00191124">
        <w:rPr>
          <w:b/>
          <w:i/>
        </w:rPr>
        <w:t>«</w:t>
      </w:r>
    </w:p>
    <w:p w14:paraId="4B468492" w14:textId="77777777" w:rsidR="00E224C9" w:rsidRDefault="00E224C9" w:rsidP="00E224C9">
      <w:pPr>
        <w:jc w:val="left"/>
      </w:pPr>
    </w:p>
    <w:p w14:paraId="6B58AAC1" w14:textId="77777777" w:rsidR="00E224C9" w:rsidRPr="00C507D1" w:rsidRDefault="00E224C9" w:rsidP="00E224C9">
      <w:pPr>
        <w:jc w:val="left"/>
      </w:pPr>
      <w:r w:rsidRPr="00C507D1">
        <w:t xml:space="preserve">Za tem obrazcem prilagamo za vse </w:t>
      </w:r>
      <w:proofErr w:type="spellStart"/>
      <w:r w:rsidRPr="00C507D1">
        <w:t>soponudnike</w:t>
      </w:r>
      <w:proofErr w:type="spellEnd"/>
      <w:r w:rsidRPr="00C507D1">
        <w:t xml:space="preserve"> v skupini skupaj:</w:t>
      </w:r>
    </w:p>
    <w:p w14:paraId="439BA686" w14:textId="77777777" w:rsidR="00E224C9" w:rsidRDefault="00E224C9" w:rsidP="00E224C9">
      <w:pPr>
        <w:numPr>
          <w:ilvl w:val="0"/>
          <w:numId w:val="32"/>
        </w:numPr>
        <w:jc w:val="left"/>
      </w:pPr>
      <w:r w:rsidRPr="00C507D1">
        <w:rPr>
          <w:b/>
        </w:rPr>
        <w:t xml:space="preserve">dogovor ali pogodba o skupnem sodelovanju pri izvedbi javnega naročila </w:t>
      </w:r>
      <w:r w:rsidRPr="00C507D1">
        <w:t xml:space="preserve">(s podpisi vseh udeleženih </w:t>
      </w:r>
      <w:proofErr w:type="spellStart"/>
      <w:r w:rsidRPr="00C507D1">
        <w:t>soponudnikov</w:t>
      </w:r>
      <w:proofErr w:type="spellEnd"/>
      <w:r w:rsidRPr="00C507D1">
        <w:t>)</w:t>
      </w:r>
    </w:p>
    <w:p w14:paraId="4550389F" w14:textId="77777777" w:rsidR="00E224C9" w:rsidRPr="00C507D1" w:rsidRDefault="00E224C9" w:rsidP="00E224C9">
      <w:pPr>
        <w:jc w:val="left"/>
      </w:pPr>
    </w:p>
    <w:p w14:paraId="319912B7" w14:textId="77777777" w:rsidR="00E224C9" w:rsidRPr="00C507D1" w:rsidRDefault="00E224C9" w:rsidP="00E224C9">
      <w:pPr>
        <w:jc w:val="left"/>
      </w:pPr>
      <w:r w:rsidRPr="00C507D1">
        <w:t xml:space="preserve">Kraj: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</w:p>
    <w:p w14:paraId="586FBFFC" w14:textId="6A423458" w:rsidR="00E224C9" w:rsidRDefault="00E224C9" w:rsidP="00E224C9">
      <w:pPr>
        <w:tabs>
          <w:tab w:val="left" w:pos="3138"/>
          <w:tab w:val="left" w:pos="5950"/>
        </w:tabs>
        <w:spacing w:after="0" w:line="240" w:lineRule="auto"/>
        <w:jc w:val="left"/>
      </w:pPr>
      <w:r>
        <w:t xml:space="preserve">Datum: 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ab/>
        <w:t>Žig</w:t>
      </w:r>
      <w:r>
        <w:rPr>
          <w:rStyle w:val="Sprotnaopomba-sklic"/>
        </w:rPr>
        <w:footnoteReference w:id="2"/>
      </w:r>
      <w:r>
        <w:tab/>
      </w:r>
      <w:r w:rsidR="006519EE">
        <w:tab/>
      </w:r>
      <w:r w:rsidR="006519EE">
        <w:tab/>
      </w:r>
      <w:r w:rsidR="006519EE">
        <w:tab/>
      </w:r>
      <w:r w:rsidR="006519EE">
        <w:tab/>
        <w:t xml:space="preserve">                                    </w:t>
      </w:r>
      <w:r>
        <w:t>_________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>___________</w:t>
      </w:r>
    </w:p>
    <w:p w14:paraId="522507A7" w14:textId="6F527C94" w:rsidR="00E224C9" w:rsidRPr="00CF11B9" w:rsidRDefault="00E224C9" w:rsidP="00E224C9">
      <w:pPr>
        <w:tabs>
          <w:tab w:val="left" w:pos="3138"/>
          <w:tab w:val="left" w:pos="5950"/>
        </w:tabs>
        <w:jc w:val="left"/>
        <w:rPr>
          <w:i/>
          <w:sz w:val="18"/>
          <w:szCs w:val="18"/>
        </w:rPr>
      </w:pPr>
      <w:r>
        <w:tab/>
        <w:t xml:space="preserve">  </w:t>
      </w:r>
      <w:r w:rsidR="006519EE">
        <w:t xml:space="preserve">                                         </w:t>
      </w:r>
      <w:r>
        <w:t xml:space="preserve">  </w:t>
      </w:r>
      <w:r w:rsidRPr="00CF11B9">
        <w:rPr>
          <w:i/>
          <w:sz w:val="18"/>
          <w:szCs w:val="18"/>
        </w:rPr>
        <w:t>/podpis pooblastitelja/</w:t>
      </w:r>
    </w:p>
    <w:p w14:paraId="71A37B17" w14:textId="77777777" w:rsidR="00CD63B2" w:rsidRDefault="00CD63B2" w:rsidP="00E224C9">
      <w:pPr>
        <w:ind w:firstLine="720"/>
        <w:rPr>
          <w:rFonts w:cs="Arial"/>
          <w:szCs w:val="20"/>
        </w:rPr>
      </w:pPr>
    </w:p>
    <w:p w14:paraId="1200E157" w14:textId="77777777" w:rsidR="001E0225" w:rsidRPr="001E0225" w:rsidRDefault="001E0225" w:rsidP="001E0225">
      <w:pPr>
        <w:rPr>
          <w:rFonts w:cs="Arial"/>
          <w:szCs w:val="20"/>
        </w:rPr>
      </w:pPr>
    </w:p>
    <w:p w14:paraId="7B943DEA" w14:textId="77777777" w:rsidR="001E0225" w:rsidRPr="001E0225" w:rsidRDefault="001E0225" w:rsidP="001E0225">
      <w:pPr>
        <w:jc w:val="center"/>
        <w:rPr>
          <w:rFonts w:cs="Arial"/>
          <w:szCs w:val="20"/>
        </w:rPr>
      </w:pPr>
    </w:p>
    <w:sectPr w:rsidR="001E0225" w:rsidRPr="001E0225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4F14E" w14:textId="77777777" w:rsidR="009F5D77" w:rsidRDefault="009F5D77">
      <w:r>
        <w:separator/>
      </w:r>
    </w:p>
  </w:endnote>
  <w:endnote w:type="continuationSeparator" w:id="0">
    <w:p w14:paraId="3B0E22E4" w14:textId="77777777" w:rsidR="009F5D77" w:rsidRDefault="009F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61100" w14:textId="77777777" w:rsidR="009F5D77" w:rsidRDefault="009F5D77">
      <w:bookmarkStart w:id="0" w:name="_Hlk149024952"/>
      <w:bookmarkEnd w:id="0"/>
      <w:r>
        <w:separator/>
      </w:r>
    </w:p>
  </w:footnote>
  <w:footnote w:type="continuationSeparator" w:id="0">
    <w:p w14:paraId="1C88CF0F" w14:textId="77777777" w:rsidR="009F5D77" w:rsidRDefault="009F5D77">
      <w:r>
        <w:continuationSeparator/>
      </w:r>
    </w:p>
  </w:footnote>
  <w:footnote w:id="1">
    <w:p w14:paraId="58CBB8B8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Na enem obrazcu »Pooblastilo za podpis ponudbe, ki jo predlaga skupina </w:t>
      </w:r>
      <w:proofErr w:type="spellStart"/>
      <w:r w:rsidRPr="004A6C9D">
        <w:rPr>
          <w:i/>
        </w:rPr>
        <w:t>soponudnikov</w:t>
      </w:r>
      <w:proofErr w:type="spellEnd"/>
      <w:r w:rsidRPr="004A6C9D">
        <w:rPr>
          <w:i/>
        </w:rPr>
        <w:t xml:space="preserve">« se navedejo vsi – ponudnik z vsemi 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 xml:space="preserve">. Ta obrazec se izpolni samo v primeru skupne ponudbe, ki jo da skupina ponudnik s </w:t>
      </w:r>
      <w:proofErr w:type="spellStart"/>
      <w:r w:rsidRPr="004A6C9D">
        <w:rPr>
          <w:i/>
        </w:rPr>
        <w:t>soponudnikom</w:t>
      </w:r>
      <w:proofErr w:type="spellEnd"/>
      <w:r w:rsidRPr="004A6C9D">
        <w:rPr>
          <w:i/>
        </w:rPr>
        <w:t>/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>.</w:t>
      </w:r>
    </w:p>
  </w:footnote>
  <w:footnote w:id="2">
    <w:p w14:paraId="1A7A5565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</w:t>
      </w:r>
      <w:r w:rsidRPr="004A6C9D">
        <w:rPr>
          <w:i/>
        </w:rPr>
        <w:t>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C9C2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3A60E1DD" w14:textId="77777777" w:rsidTr="00895C8B">
      <w:trPr>
        <w:cantSplit/>
        <w:trHeight w:hRule="exact" w:val="737"/>
      </w:trPr>
      <w:tc>
        <w:tcPr>
          <w:tcW w:w="696" w:type="dxa"/>
        </w:tcPr>
        <w:p w14:paraId="193DCA9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0F2D650" wp14:editId="6F14761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92263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BD04B7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EC057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99D1E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17B0C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0E51B1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4DB4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1AF5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5565B1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CF1C30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1D46BA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333D7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1C9B6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26B36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6092E24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3BE8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1C5BFFD" w14:textId="388D66BE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F03C8BD" wp14:editId="23AB472A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C1F860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A632B8C" w14:textId="79A9C266" w:rsidR="00B745D6" w:rsidRPr="008A4089" w:rsidRDefault="00B745D6" w:rsidP="004E0871">
    <w:pPr>
      <w:pStyle w:val="Glava"/>
      <w:tabs>
        <w:tab w:val="clear" w:pos="4320"/>
        <w:tab w:val="clear" w:pos="8640"/>
        <w:tab w:val="left" w:pos="6851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  <w:r w:rsidR="004E0871">
      <w:rPr>
        <w:rFonts w:ascii="Republika" w:hAnsi="Republika"/>
        <w:b/>
        <w:caps/>
      </w:rPr>
      <w:tab/>
    </w:r>
  </w:p>
  <w:p w14:paraId="60140910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22D71CFB" w14:textId="77777777" w:rsidR="002336B3" w:rsidRPr="00CC61FD" w:rsidRDefault="002336B3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B5C62"/>
    <w:multiLevelType w:val="hybridMultilevel"/>
    <w:tmpl w:val="F4BA0FA6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071181"/>
    <w:multiLevelType w:val="hybridMultilevel"/>
    <w:tmpl w:val="531E3544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705815">
    <w:abstractNumId w:val="10"/>
  </w:num>
  <w:num w:numId="2" w16cid:durableId="1430814438">
    <w:abstractNumId w:val="14"/>
  </w:num>
  <w:num w:numId="3" w16cid:durableId="1087269217">
    <w:abstractNumId w:val="0"/>
  </w:num>
  <w:num w:numId="4" w16cid:durableId="645360415">
    <w:abstractNumId w:val="16"/>
  </w:num>
  <w:num w:numId="5" w16cid:durableId="1533961515">
    <w:abstractNumId w:val="13"/>
  </w:num>
  <w:num w:numId="6" w16cid:durableId="1552960189">
    <w:abstractNumId w:val="28"/>
  </w:num>
  <w:num w:numId="7" w16cid:durableId="1622110329">
    <w:abstractNumId w:val="19"/>
  </w:num>
  <w:num w:numId="8" w16cid:durableId="323824751">
    <w:abstractNumId w:val="32"/>
  </w:num>
  <w:num w:numId="9" w16cid:durableId="1027096134">
    <w:abstractNumId w:val="8"/>
  </w:num>
  <w:num w:numId="10" w16cid:durableId="660550013">
    <w:abstractNumId w:val="25"/>
  </w:num>
  <w:num w:numId="11" w16cid:durableId="1112551835">
    <w:abstractNumId w:val="2"/>
  </w:num>
  <w:num w:numId="12" w16cid:durableId="1029913344">
    <w:abstractNumId w:val="7"/>
  </w:num>
  <w:num w:numId="13" w16cid:durableId="1577667860">
    <w:abstractNumId w:val="3"/>
  </w:num>
  <w:num w:numId="14" w16cid:durableId="1241870146">
    <w:abstractNumId w:val="22"/>
  </w:num>
  <w:num w:numId="15" w16cid:durableId="279655387">
    <w:abstractNumId w:val="15"/>
  </w:num>
  <w:num w:numId="16" w16cid:durableId="1551846350">
    <w:abstractNumId w:val="1"/>
  </w:num>
  <w:num w:numId="17" w16cid:durableId="656419555">
    <w:abstractNumId w:val="24"/>
  </w:num>
  <w:num w:numId="18" w16cid:durableId="1363243539">
    <w:abstractNumId w:val="17"/>
  </w:num>
  <w:num w:numId="19" w16cid:durableId="818577050">
    <w:abstractNumId w:val="6"/>
  </w:num>
  <w:num w:numId="20" w16cid:durableId="913200725">
    <w:abstractNumId w:val="5"/>
  </w:num>
  <w:num w:numId="21" w16cid:durableId="1849100422">
    <w:abstractNumId w:val="27"/>
  </w:num>
  <w:num w:numId="22" w16cid:durableId="764231252">
    <w:abstractNumId w:val="18"/>
  </w:num>
  <w:num w:numId="23" w16cid:durableId="1303541784">
    <w:abstractNumId w:val="20"/>
  </w:num>
  <w:num w:numId="24" w16cid:durableId="96214691">
    <w:abstractNumId w:val="31"/>
  </w:num>
  <w:num w:numId="25" w16cid:durableId="1398673872">
    <w:abstractNumId w:val="21"/>
  </w:num>
  <w:num w:numId="26" w16cid:durableId="847065700">
    <w:abstractNumId w:val="9"/>
  </w:num>
  <w:num w:numId="27" w16cid:durableId="1057977552">
    <w:abstractNumId w:val="29"/>
  </w:num>
  <w:num w:numId="28" w16cid:durableId="428159319">
    <w:abstractNumId w:val="26"/>
  </w:num>
  <w:num w:numId="29" w16cid:durableId="1017729612">
    <w:abstractNumId w:val="23"/>
  </w:num>
  <w:num w:numId="30" w16cid:durableId="1755590117">
    <w:abstractNumId w:val="11"/>
  </w:num>
  <w:num w:numId="31" w16cid:durableId="893152840">
    <w:abstractNumId w:val="12"/>
  </w:num>
  <w:num w:numId="32" w16cid:durableId="1136145425">
    <w:abstractNumId w:val="4"/>
  </w:num>
  <w:num w:numId="33" w16cid:durableId="69601040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4C9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0A8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0225"/>
    <w:rsid w:val="001E2952"/>
    <w:rsid w:val="001E65D3"/>
    <w:rsid w:val="001E70A0"/>
    <w:rsid w:val="001F04A3"/>
    <w:rsid w:val="001F2844"/>
    <w:rsid w:val="001F5EF8"/>
    <w:rsid w:val="00202A77"/>
    <w:rsid w:val="00204A7F"/>
    <w:rsid w:val="00210F77"/>
    <w:rsid w:val="0021675C"/>
    <w:rsid w:val="0022158B"/>
    <w:rsid w:val="002333F4"/>
    <w:rsid w:val="002336B3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087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9EE"/>
    <w:rsid w:val="00651FCC"/>
    <w:rsid w:val="0065226C"/>
    <w:rsid w:val="006560ED"/>
    <w:rsid w:val="006562FA"/>
    <w:rsid w:val="00672498"/>
    <w:rsid w:val="00681E48"/>
    <w:rsid w:val="00682807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5763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013B"/>
    <w:rsid w:val="00905A18"/>
    <w:rsid w:val="009109E9"/>
    <w:rsid w:val="009111E2"/>
    <w:rsid w:val="00924E3C"/>
    <w:rsid w:val="00932E94"/>
    <w:rsid w:val="009336E4"/>
    <w:rsid w:val="009404C8"/>
    <w:rsid w:val="00946C49"/>
    <w:rsid w:val="00956928"/>
    <w:rsid w:val="009612BB"/>
    <w:rsid w:val="00966403"/>
    <w:rsid w:val="009778A5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D77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28D8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5530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86CF0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4C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C6B69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0FF0283D"/>
  <w15:docId w15:val="{CCF281CD-BB65-4221-B683-60928B52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224C9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9778A5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11</TotalTime>
  <Pages>1</Pages>
  <Words>181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1551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39</cp:revision>
  <cp:lastPrinted>2014-11-11T11:21:00Z</cp:lastPrinted>
  <dcterms:created xsi:type="dcterms:W3CDTF">2023-07-14T10:38:00Z</dcterms:created>
  <dcterms:modified xsi:type="dcterms:W3CDTF">2024-04-09T11:52:00Z</dcterms:modified>
</cp:coreProperties>
</file>